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B8054" w14:textId="77777777" w:rsidR="00CE1E70" w:rsidRDefault="00CE1E70" w:rsidP="00CE1E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SHIRWYND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4FC6DE72" w14:textId="77777777" w:rsidR="00CE1E70" w:rsidRDefault="00CE1E70" w:rsidP="00CE1E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50A3A4" w14:textId="77777777" w:rsidR="00CE1E70" w:rsidRDefault="00CE1E70" w:rsidP="00CE1E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A29773" w14:textId="77777777" w:rsidR="00CE1E70" w:rsidRDefault="00CE1E70" w:rsidP="00CE1E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Oct.1403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Richard Stile(q.v.) were commissioned to levy and collect in </w:t>
      </w:r>
    </w:p>
    <w:p w14:paraId="1B9924EB" w14:textId="77777777" w:rsidR="00CE1E70" w:rsidRDefault="00CE1E70" w:rsidP="00CE1E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person in the port of London and all adjacent ports and places</w:t>
      </w:r>
    </w:p>
    <w:p w14:paraId="5D2A14E0" w14:textId="77777777" w:rsidR="00CE1E70" w:rsidRDefault="00CE1E70" w:rsidP="00CE1E70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subsidy which was granted to the King at the last Parliament for the </w:t>
      </w:r>
    </w:p>
    <w:p w14:paraId="326FB67C" w14:textId="77777777" w:rsidR="00CE1E70" w:rsidRDefault="00CE1E70" w:rsidP="00CE1E70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defence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the realm.   (C.F.R. 1399-1405 p.227)</w:t>
      </w:r>
    </w:p>
    <w:p w14:paraId="02B8761D" w14:textId="77777777" w:rsidR="00CE1E70" w:rsidRDefault="00CE1E70" w:rsidP="00CE1E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97D973" w14:textId="77777777" w:rsidR="00CE1E70" w:rsidRDefault="00CE1E70" w:rsidP="00CE1E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7E0358" w14:textId="77777777" w:rsidR="00CE1E70" w:rsidRDefault="00CE1E70" w:rsidP="00CE1E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June 2021</w:t>
      </w:r>
    </w:p>
    <w:p w14:paraId="5D6ACC0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840C4" w14:textId="77777777" w:rsidR="00CE1E70" w:rsidRDefault="00CE1E70" w:rsidP="009139A6">
      <w:r>
        <w:separator/>
      </w:r>
    </w:p>
  </w:endnote>
  <w:endnote w:type="continuationSeparator" w:id="0">
    <w:p w14:paraId="09F2BCA3" w14:textId="77777777" w:rsidR="00CE1E70" w:rsidRDefault="00CE1E7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D87D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7FDB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558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2449E" w14:textId="77777777" w:rsidR="00CE1E70" w:rsidRDefault="00CE1E70" w:rsidP="009139A6">
      <w:r>
        <w:separator/>
      </w:r>
    </w:p>
  </w:footnote>
  <w:footnote w:type="continuationSeparator" w:id="0">
    <w:p w14:paraId="558E6D2A" w14:textId="77777777" w:rsidR="00CE1E70" w:rsidRDefault="00CE1E7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9262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928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4F5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E7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E1E7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4E3D8"/>
  <w15:chartTrackingRefBased/>
  <w15:docId w15:val="{E369C012-D3FA-4ADA-81D0-F603C0CC1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2021-06-18T20:07:00Z</dcterms:created>
  <dcterms:modified xsi:type="dcterms:W3CDTF">2021-06-18T20:07:00Z</dcterms:modified>
</cp:coreProperties>
</file>